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270435">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270435">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270435">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270435">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270435">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270435"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4D44A7E357164B3EB2548208A736FBDB"/>
                </w:placeholder>
              </w:sdtPr>
              <w:sdtEndPr>
                <w:rPr>
                  <w:bCs w:val="0"/>
                  <w:lang w:val="en-IE"/>
                </w:rPr>
              </w:sdtEndPr>
              <w:sdtContent>
                <w:tc>
                  <w:tcPr>
                    <w:tcW w:w="5491" w:type="dxa"/>
                  </w:tcPr>
                  <w:p w14:paraId="163192D7" w14:textId="36074C41" w:rsidR="00546DB1" w:rsidRPr="00546DB1" w:rsidRDefault="00DB27BD" w:rsidP="00AB56F9">
                    <w:pPr>
                      <w:tabs>
                        <w:tab w:val="left" w:pos="426"/>
                      </w:tabs>
                      <w:spacing w:before="120"/>
                      <w:rPr>
                        <w:bCs/>
                        <w:lang w:val="en-IE" w:eastAsia="en-GB"/>
                      </w:rPr>
                    </w:pPr>
                    <w:r>
                      <w:t>GD DEFIS A2</w:t>
                    </w:r>
                  </w:p>
                </w:tc>
              </w:sdtContent>
            </w:sdt>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81880061"/>
                <w:placeholder>
                  <w:docPart w:val="B0AC4C13A102443EAA206AEC7DE63B61"/>
                </w:placeholder>
              </w:sdtPr>
              <w:sdtEndPr>
                <w:rPr>
                  <w:lang w:val="en-IE"/>
                </w:rPr>
              </w:sdtEndPr>
              <w:sdtContent>
                <w:tc>
                  <w:tcPr>
                    <w:tcW w:w="5491" w:type="dxa"/>
                  </w:tcPr>
                  <w:p w14:paraId="32FCC887" w14:textId="01C5E484" w:rsidR="00546DB1" w:rsidRPr="003B2E38" w:rsidRDefault="00B75A16" w:rsidP="00AB56F9">
                    <w:pPr>
                      <w:tabs>
                        <w:tab w:val="left" w:pos="426"/>
                      </w:tabs>
                      <w:spacing w:before="120"/>
                      <w:rPr>
                        <w:bCs/>
                        <w:lang w:val="en-IE" w:eastAsia="en-GB"/>
                      </w:rPr>
                    </w:pPr>
                    <w:r w:rsidRPr="00B75A16">
                      <w:t>348692 </w:t>
                    </w:r>
                    <w:r w:rsidR="00DB27BD" w:rsidRPr="00DB27BD">
                      <w:rPr>
                        <w:bCs/>
                        <w:lang w:val="en-IE" w:eastAsia="en-GB"/>
                      </w:rPr>
                      <w:t>bereits verfügbar</w:t>
                    </w:r>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7BF46C0D" w:rsidR="00546DB1" w:rsidRPr="003B2E38" w:rsidRDefault="00DB27BD" w:rsidP="00AB56F9">
                <w:pPr>
                  <w:tabs>
                    <w:tab w:val="left" w:pos="426"/>
                  </w:tabs>
                  <w:spacing w:before="120"/>
                  <w:rPr>
                    <w:bCs/>
                    <w:lang w:val="en-IE" w:eastAsia="en-GB"/>
                  </w:rPr>
                </w:pPr>
                <w:r w:rsidRPr="00DB27BD">
                  <w:rPr>
                    <w:bCs/>
                    <w:lang w:eastAsia="en-GB"/>
                  </w:rPr>
                  <w:t>Kainz-HUBER Sylvia</w:t>
                </w:r>
              </w:p>
            </w:sdtContent>
          </w:sdt>
          <w:p w14:paraId="227D6F6E" w14:textId="0CACA052" w:rsidR="00546DB1" w:rsidRPr="009F216F" w:rsidRDefault="00270435"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B75A16">
                  <w:rPr>
                    <w:bCs/>
                    <w:lang w:eastAsia="en-GB"/>
                  </w:rPr>
                  <w:t>2</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DB27BD">
                      <w:rPr>
                        <w:bCs/>
                        <w:lang w:eastAsia="en-GB"/>
                      </w:rPr>
                      <w:t>2025</w:t>
                    </w:r>
                  </w:sdtContent>
                </w:sdt>
              </w:sdtContent>
            </w:sdt>
          </w:p>
          <w:p w14:paraId="4128A55A" w14:textId="5DC904BE" w:rsidR="00546DB1" w:rsidRPr="00546DB1" w:rsidRDefault="00270435"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DB27BD">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DB27BD">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DB27BD"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0A814597"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225" w:dyaOrig="225"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3B74D2E5"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270435"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270435"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270435"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6FF4EE66"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0DDCD1A1"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75pt" o:ole="">
                  <v:imagedata r:id="rId23" o:title=""/>
                </v:shape>
                <w:control r:id="rId24" w:name="OptionButton2" w:shapeid="_x0000_i1045"/>
              </w:object>
            </w:r>
            <w:r>
              <w:rPr>
                <w:bCs/>
                <w:lang w:val="en-GB" w:eastAsia="en-GB"/>
              </w:rPr>
              <w:object w:dxaOrig="225" w:dyaOrig="225" w14:anchorId="50596B69">
                <v:shape id="_x0000_i1047" type="#_x0000_t75" style="width:108pt;height:21.75pt" o:ole="">
                  <v:imagedata r:id="rId25" o:title=""/>
                </v:shape>
                <w:control r:id="rId26" w:name="OptionButton3" w:shapeid="_x0000_i1047"/>
              </w:object>
            </w:r>
          </w:p>
          <w:p w14:paraId="1CC7C8D1" w14:textId="24A51EE9"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06-25T00:00:00Z">
                  <w:dateFormat w:val="dd-MM-yyyy"/>
                  <w:lid w:val="fr-BE"/>
                  <w:storeMappedDataAs w:val="dateTime"/>
                  <w:calendar w:val="gregorian"/>
                </w:date>
              </w:sdtPr>
              <w:sdtEndPr/>
              <w:sdtContent>
                <w:r w:rsidR="00270435">
                  <w:rPr>
                    <w:bCs/>
                    <w:lang w:val="fr-BE" w:eastAsia="en-GB"/>
                  </w:rPr>
                  <w:t>25-06-2025</w:t>
                </w:r>
              </w:sdtContent>
            </w:sdt>
          </w:p>
        </w:tc>
      </w:tr>
      <w:bookmarkEnd w:id="0"/>
    </w:tbl>
    <w:p w14:paraId="6258E347" w14:textId="77777777" w:rsidR="002C5752" w:rsidRDefault="002C5752" w:rsidP="00546DB1">
      <w:pPr>
        <w:tabs>
          <w:tab w:val="left" w:pos="426"/>
        </w:tabs>
        <w:spacing w:after="0"/>
        <w:rPr>
          <w:b/>
          <w:lang w:eastAsia="en-GB"/>
        </w:rPr>
      </w:pPr>
    </w:p>
    <w:p w14:paraId="5FDB6A74" w14:textId="77777777" w:rsidR="00DB27BD" w:rsidRDefault="00DB27BD" w:rsidP="00546DB1">
      <w:pPr>
        <w:tabs>
          <w:tab w:val="left" w:pos="426"/>
        </w:tabs>
        <w:spacing w:after="0"/>
        <w:rPr>
          <w:b/>
          <w:lang w:eastAsia="en-GB"/>
        </w:rPr>
      </w:pPr>
    </w:p>
    <w:p w14:paraId="4ACB1D16" w14:textId="77777777" w:rsidR="00DB27BD" w:rsidRDefault="00DB27BD" w:rsidP="00546DB1">
      <w:pPr>
        <w:tabs>
          <w:tab w:val="left" w:pos="426"/>
        </w:tabs>
        <w:spacing w:after="0"/>
        <w:rPr>
          <w:b/>
          <w:lang w:eastAsia="en-GB"/>
        </w:rPr>
      </w:pPr>
    </w:p>
    <w:p w14:paraId="2500C359" w14:textId="77777777" w:rsidR="00DB27BD" w:rsidRDefault="00DB27BD" w:rsidP="00546DB1">
      <w:pPr>
        <w:tabs>
          <w:tab w:val="left" w:pos="426"/>
        </w:tabs>
        <w:spacing w:after="0"/>
        <w:rPr>
          <w:b/>
          <w:lang w:eastAsia="en-GB"/>
        </w:rPr>
      </w:pPr>
    </w:p>
    <w:p w14:paraId="6E899436" w14:textId="77777777" w:rsidR="00DB27BD" w:rsidRDefault="00DB27BD" w:rsidP="00546DB1">
      <w:pPr>
        <w:tabs>
          <w:tab w:val="left" w:pos="426"/>
        </w:tabs>
        <w:spacing w:after="0"/>
        <w:rPr>
          <w:b/>
          <w:lang w:eastAsia="en-GB"/>
        </w:rPr>
      </w:pPr>
    </w:p>
    <w:p w14:paraId="56EE4E0F" w14:textId="77777777" w:rsidR="00DB27BD" w:rsidRDefault="00DB27BD"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lastRenderedPageBreak/>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0199175A" w14:textId="77777777" w:rsidR="00D140D9" w:rsidRPr="00D140D9" w:rsidRDefault="00D140D9" w:rsidP="00D140D9">
          <w:pPr>
            <w:rPr>
              <w:lang w:val="en-US" w:eastAsia="en-GB"/>
            </w:rPr>
          </w:pPr>
          <w:r w:rsidRPr="00D140D9">
            <w:rPr>
              <w:lang w:val="en-US" w:eastAsia="en-GB"/>
            </w:rPr>
            <w:t>Die Aufgabe der Direktion A „Verteidigungsindustrie“ besteht darin, die nachhaltige Wettbewerbsfähigkeit der EU-Verteidigungsindustrie zu fördern, insbesondere durch die Stärkung ihrer Widerstandsfähigkeit und Reaktionsfähigkeit sowie die Förderung ihrer Innovationsfähigkeit. Sie soll auch einen europäischen Verteidigungsmarkt unterstützen, der für die Schaffung von Arbeitsplätzen, die Verfügbarkeit von Fachkräften und gleiche Wettbewerbsbedingungen sorgt. Vor diesem Hintergrund besteht eines der übergeordneten Ziele darin, Rahmenbedingungen zu schaffen, die die grenzüberschreitende europäische Zusammenarbeit bei der Entwicklung von Verteidigungstechnologien und -fähigkeiten fördern.</w:t>
          </w:r>
        </w:p>
        <w:p w14:paraId="3862387A" w14:textId="3FC4E4D4" w:rsidR="00803007" w:rsidRDefault="00D140D9" w:rsidP="00D140D9">
          <w:pPr>
            <w:rPr>
              <w:b/>
              <w:bCs/>
              <w:lang w:val="en-IE" w:eastAsia="en-GB"/>
            </w:rPr>
          </w:pPr>
          <w:r w:rsidRPr="00D140D9">
            <w:rPr>
              <w:lang w:val="en-US" w:eastAsia="en-GB"/>
            </w:rPr>
            <w:t>Die Aufgabe der Abteilung A2 besteht darin, in enger Zusammenarbeit und in einem flexiblen Rahmen mit den Abteilungen A.1, A.3 und A.4 zur effektiven Umsetzung des Europäischen Verteidigungsfonds sowie der Instrumente ASAP und EDIRPA beizutragen. Zu ihren Aufgaben gehören insbesondere die Planung der E</w:t>
          </w:r>
          <w:r w:rsidR="00A43E99">
            <w:rPr>
              <w:lang w:val="en-US" w:eastAsia="en-GB"/>
            </w:rPr>
            <w:t>D</w:t>
          </w:r>
          <w:r w:rsidRPr="00D140D9">
            <w:rPr>
              <w:lang w:val="en-US" w:eastAsia="en-GB"/>
            </w:rPr>
            <w:t>F-Aktivitäten sowie die Konzeption und Umsetzung von Strategien und spezifischen Maßnahmen zur Förderung der Beteiligung von KMU am Programm innerhalb des Fonds und in dessen Umfeld. Die Einheit ist auch für die Planung von ASAP und EDIRPA zuständig. Darüber hinaus befasst sich die Einheit mit anderen Unterstützungsmaßnahmen für die verteidigungsindustriellen Programme der Direktion A in Bezug auf Sicherheit und stellt sicher, dass ihre Umsetzung mit anderen EU-Politiken im Einklang steht.</w:t>
          </w:r>
        </w:p>
      </w:sdtContent>
    </w:sdt>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szCs w:val="20"/>
          <w:lang w:val="en-US" w:eastAsia="en-GB"/>
        </w:rPr>
        <w:id w:val="-723136291"/>
        <w:placeholder>
          <w:docPart w:val="2D9A90DC0280475D996998F2F9FD95D5"/>
        </w:placeholder>
      </w:sdtPr>
      <w:sdtEndPr/>
      <w:sdtContent>
        <w:p w14:paraId="240A56B3" w14:textId="77777777" w:rsidR="00D140D9" w:rsidRPr="00D140D9" w:rsidRDefault="00D140D9" w:rsidP="00D140D9">
          <w:pPr>
            <w:pStyle w:val="NormalWeb"/>
            <w:rPr>
              <w:lang w:val="de-DE"/>
            </w:rPr>
          </w:pPr>
          <w:r w:rsidRPr="00D140D9">
            <w:rPr>
              <w:b/>
              <w:bCs/>
              <w:lang w:val="de-DE"/>
            </w:rPr>
            <w:t>Referent für Verteidigungspolitik</w:t>
          </w:r>
        </w:p>
        <w:p w14:paraId="7B9E2A74" w14:textId="77777777" w:rsidR="00260ECE" w:rsidRDefault="00260ECE" w:rsidP="00A43E99">
          <w:pPr>
            <w:pStyle w:val="NormalWeb"/>
            <w:jc w:val="both"/>
            <w:rPr>
              <w:lang w:val="de-DE"/>
            </w:rPr>
          </w:pPr>
          <w:r w:rsidRPr="00260ECE">
            <w:rPr>
              <w:lang w:val="de-DE"/>
            </w:rPr>
            <w:t xml:space="preserve">Der abgeordnete nationale Experte arbeitet unter der Aufsicht eines Kommissionsbeamten. Unbeschadet des Grundsatzes der loyalen Zusammenarbeit zwischen nationalen/regionalen oder lokalen Verwaltungen und der Kommission lassen sich der abgeordnete nationale Experte bei der Erfüllung seiner Pflichten und in seinem Verhalten ausschließlich von den Interessen der Europäischen Union leiten. Der abgeordnete nationale Experte vertritt die Kommission nicht, um finanzielle oder sonstige Verpflichtungen einzugehen, und führt in ihrem Namen keine Verhandlungen. </w:t>
          </w:r>
        </w:p>
        <w:p w14:paraId="3BACC434" w14:textId="63BC97E7" w:rsidR="00D140D9" w:rsidRPr="00D140D9" w:rsidRDefault="00260ECE" w:rsidP="00A43E99">
          <w:pPr>
            <w:pStyle w:val="NormalWeb"/>
            <w:jc w:val="both"/>
            <w:rPr>
              <w:lang w:val="de-DE"/>
            </w:rPr>
          </w:pPr>
          <w:r w:rsidRPr="00260ECE">
            <w:rPr>
              <w:lang w:val="de-DE"/>
            </w:rPr>
            <w:t>Insgesamt besteht das Ziel darin, zur Umsetzung von europäischen Verteidigungsprogrammen beizutragen, einschließlich des Europäischen Verteidigungsfonds sowie anderer verteidigungsindustrieller Programme.</w:t>
          </w:r>
        </w:p>
        <w:p w14:paraId="1A0634AE" w14:textId="77777777" w:rsidR="00260ECE" w:rsidRPr="00260ECE" w:rsidRDefault="00260ECE" w:rsidP="00A43E99">
          <w:pPr>
            <w:pStyle w:val="NormalWeb"/>
            <w:jc w:val="both"/>
            <w:rPr>
              <w:lang w:val="de-DE"/>
            </w:rPr>
          </w:pPr>
          <w:r w:rsidRPr="00260ECE">
            <w:rPr>
              <w:lang w:val="de-DE"/>
            </w:rPr>
            <w:t>Dies umfasst insbesondere:</w:t>
          </w:r>
        </w:p>
        <w:p w14:paraId="7B1FC9A1" w14:textId="77777777" w:rsidR="00260ECE" w:rsidRPr="00260ECE" w:rsidRDefault="00260ECE" w:rsidP="00A43E99">
          <w:pPr>
            <w:pStyle w:val="NormalWeb"/>
            <w:jc w:val="both"/>
            <w:rPr>
              <w:lang w:val="de-DE"/>
            </w:rPr>
          </w:pPr>
          <w:r w:rsidRPr="00260ECE">
            <w:rPr>
              <w:lang w:val="de-DE"/>
            </w:rPr>
            <w:t xml:space="preserve">- Mitwirkung an der Festlegung von Prioritäten und der Vorbereitung von Arbeitsprogrammen und damit verbundenen Aufforderungen zur Einreichung von Vorschlägen in enger Zusammenarbeit mit den EU-Mitgliedstaaten und Norwegen sowie an jeglichen langfristigen Planungen/strategischen Überlegungen; </w:t>
          </w:r>
        </w:p>
        <w:p w14:paraId="0D871E33" w14:textId="77777777" w:rsidR="00260ECE" w:rsidRPr="00260ECE" w:rsidRDefault="00260ECE" w:rsidP="00A43E99">
          <w:pPr>
            <w:pStyle w:val="NormalWeb"/>
            <w:jc w:val="both"/>
            <w:rPr>
              <w:lang w:val="de-DE"/>
            </w:rPr>
          </w:pPr>
          <w:r w:rsidRPr="00260ECE">
            <w:rPr>
              <w:lang w:val="de-DE"/>
            </w:rPr>
            <w:t>- Klärung und Bearbeitung horizontaler Aspekte im Zusammenhang mit der Umsetzung der verteidigungsbezogenen Programme in enger Zusammenarbeit mit den zuständigen zentralen Kommissionsdienststellen;</w:t>
          </w:r>
        </w:p>
        <w:p w14:paraId="139E55FC" w14:textId="77777777" w:rsidR="00260ECE" w:rsidRPr="00260ECE" w:rsidRDefault="00260ECE" w:rsidP="00A43E99">
          <w:pPr>
            <w:pStyle w:val="NormalWeb"/>
            <w:jc w:val="both"/>
            <w:rPr>
              <w:lang w:val="de-DE"/>
            </w:rPr>
          </w:pPr>
          <w:r w:rsidRPr="00260ECE">
            <w:rPr>
              <w:lang w:val="de-DE"/>
            </w:rPr>
            <w:t>- Entwürfe von Rechts-/Grundsatztexten im Zusammenhang mit der Vorbereitung und/oder Umsetzung der Finanzierungsprogramme und -initiativen der Kommission für die Verteidigungsindustrie;</w:t>
          </w:r>
        </w:p>
        <w:p w14:paraId="2A80062F" w14:textId="1EEC7A82" w:rsidR="00DB27BD" w:rsidRPr="00D140D9" w:rsidRDefault="00260ECE" w:rsidP="00A43E99">
          <w:pPr>
            <w:pStyle w:val="NormalWeb"/>
            <w:jc w:val="both"/>
            <w:rPr>
              <w:rFonts w:asciiTheme="minorHAnsi" w:hAnsiTheme="minorHAnsi" w:cstheme="minorBidi"/>
              <w:sz w:val="22"/>
              <w:lang w:eastAsia="en-US"/>
            </w:rPr>
          </w:pPr>
          <w:r w:rsidRPr="00260ECE">
            <w:rPr>
              <w:lang w:val="de-DE"/>
            </w:rPr>
            <w:lastRenderedPageBreak/>
            <w:t>- Unterstützung der Kommissionsmitarbeiter bei der Vorbereitung von Finanzhilfe- oder anderen Vereinbarungen (im Zusammenhang mit rechtlichen und/oder finanziellen Aspekten) und der Überwachung der finanzierten Projekte, insbesondere um sicherzustellen, dass einzelne Projekte gemäß den Bestimmungen der unterzeichneten Vereinbarungen durchgeführt werden. Sicherstellen, dass die Projektmeilensteine erreicht werden, und Organisation der entsprechenden Nachverfolgung der Projekte.</w:t>
          </w:r>
        </w:p>
        <w:p w14:paraId="12B9C59B" w14:textId="0C7A12EB" w:rsidR="00803007" w:rsidRPr="009F216F" w:rsidRDefault="00270435" w:rsidP="00803007">
          <w:pPr>
            <w:rPr>
              <w:lang w:eastAsia="en-GB"/>
            </w:rPr>
          </w:pPr>
        </w:p>
      </w:sdtContent>
    </w:sdt>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209197804"/>
            <w:placeholder>
              <w:docPart w:val="3983B81A1BF84297844D1207BAC4309B"/>
            </w:placeholder>
          </w:sdtPr>
          <w:sdtEndPr/>
          <w:sdtContent>
            <w:p w14:paraId="61A787B7" w14:textId="77777777" w:rsidR="00DB27BD" w:rsidRDefault="00DB27BD" w:rsidP="00DB27BD">
              <w:pPr>
                <w:spacing w:after="0"/>
              </w:pPr>
              <w:r>
                <w:rPr>
                  <w:u w:val="single"/>
                </w:rPr>
                <w:t>Hochschulabschluss</w:t>
              </w:r>
              <w:r>
                <w:t xml:space="preserve"> </w:t>
              </w:r>
            </w:p>
            <w:p w14:paraId="1C6B4AD3" w14:textId="77777777" w:rsidR="00D140D9" w:rsidRDefault="00D140D9" w:rsidP="00D140D9">
              <w:pPr>
                <w:tabs>
                  <w:tab w:val="left" w:pos="709"/>
                </w:tabs>
                <w:spacing w:after="0"/>
                <w:ind w:right="60"/>
              </w:pPr>
            </w:p>
            <w:p w14:paraId="44641A0A" w14:textId="380B1682" w:rsidR="00D140D9" w:rsidRDefault="00D140D9" w:rsidP="00D140D9">
              <w:pPr>
                <w:tabs>
                  <w:tab w:val="left" w:pos="709"/>
                </w:tabs>
                <w:spacing w:after="0"/>
                <w:ind w:right="60"/>
              </w:pPr>
              <w:r>
                <w:t>- Hochschulabschluss oder</w:t>
              </w:r>
            </w:p>
            <w:p w14:paraId="4F47BA03" w14:textId="77777777" w:rsidR="00D140D9" w:rsidRDefault="00D140D9" w:rsidP="00D140D9">
              <w:pPr>
                <w:tabs>
                  <w:tab w:val="left" w:pos="709"/>
                </w:tabs>
                <w:spacing w:after="0"/>
                <w:ind w:right="60"/>
              </w:pPr>
              <w:r>
                <w:t>- Berufsausbildung oder Berufserfahrung auf gleichwertigem Niveau</w:t>
              </w:r>
            </w:p>
            <w:p w14:paraId="4ED9D23F" w14:textId="77777777" w:rsidR="00D140D9" w:rsidRDefault="00D140D9" w:rsidP="00D140D9">
              <w:pPr>
                <w:tabs>
                  <w:tab w:val="left" w:pos="709"/>
                </w:tabs>
                <w:spacing w:after="0"/>
                <w:ind w:right="60"/>
              </w:pPr>
            </w:p>
            <w:p w14:paraId="7830E9A0" w14:textId="2EFAE69E" w:rsidR="00DB27BD" w:rsidRDefault="00260ECE" w:rsidP="00D140D9">
              <w:pPr>
                <w:tabs>
                  <w:tab w:val="left" w:pos="709"/>
                </w:tabs>
                <w:spacing w:after="0"/>
                <w:ind w:right="60"/>
              </w:pPr>
              <w:r w:rsidRPr="00260ECE">
                <w:t>im Bereich des Rechts oder in einem Bereich, der potenziell mit der Rüstungsindustrie und dem Aufbau von Verteidigungskapazitäten zusammenhängt.</w:t>
              </w:r>
            </w:p>
            <w:p w14:paraId="59D0BDB8" w14:textId="77777777" w:rsidR="00D140D9" w:rsidRDefault="00D140D9" w:rsidP="00D140D9">
              <w:pPr>
                <w:tabs>
                  <w:tab w:val="left" w:pos="709"/>
                </w:tabs>
                <w:spacing w:after="0"/>
                <w:ind w:left="709" w:right="60"/>
              </w:pPr>
            </w:p>
            <w:p w14:paraId="077F8D0C" w14:textId="77777777" w:rsidR="00DB27BD" w:rsidRDefault="00DB27BD" w:rsidP="00DB27BD">
              <w:pPr>
                <w:pStyle w:val="P68B1DB1-Normal3"/>
                <w:tabs>
                  <w:tab w:val="left" w:pos="709"/>
                </w:tabs>
                <w:spacing w:after="0"/>
                <w:ind w:right="60"/>
              </w:pPr>
              <w:r>
                <w:t>Berufserfahrung</w:t>
              </w:r>
            </w:p>
            <w:p w14:paraId="4352CAD1" w14:textId="77777777" w:rsidR="00DB27BD" w:rsidRDefault="00DB27BD" w:rsidP="00DB27BD">
              <w:pPr>
                <w:tabs>
                  <w:tab w:val="left" w:pos="709"/>
                </w:tabs>
                <w:spacing w:after="0"/>
                <w:ind w:left="709" w:right="60"/>
                <w:rPr>
                  <w:u w:val="single"/>
                </w:rPr>
              </w:pPr>
            </w:p>
            <w:p w14:paraId="43AFED8E" w14:textId="77777777" w:rsidR="00D140D9" w:rsidRDefault="00D140D9" w:rsidP="00D140D9">
              <w:pPr>
                <w:pStyle w:val="NormalWeb"/>
              </w:pPr>
              <w:r>
                <w:t>Erfahrung (3 bis 5 Jahre) in:</w:t>
              </w:r>
            </w:p>
            <w:p w14:paraId="1FD28754" w14:textId="77777777" w:rsidR="00260ECE" w:rsidRDefault="00260ECE" w:rsidP="00A43E99">
              <w:pPr>
                <w:pStyle w:val="NormalWeb"/>
                <w:jc w:val="both"/>
              </w:pPr>
              <w:r>
                <w:t>a) Vorbereitung und/oder Umsetzung von FuE-Programmen und -Projekten im Verteidigungsbereich auf nationaler, multilateraler oder europäischer Ebene;</w:t>
              </w:r>
            </w:p>
            <w:p w14:paraId="6A9E548A" w14:textId="77777777" w:rsidR="00260ECE" w:rsidRDefault="00260ECE" w:rsidP="00A43E99">
              <w:pPr>
                <w:pStyle w:val="NormalWeb"/>
                <w:jc w:val="both"/>
              </w:pPr>
              <w:r>
                <w:t>b) Festlegung und Überwachung von Prioritäten für Verteidigungsfähigkeiten auf nationaler, multilateraler oder europäischer Ebene;</w:t>
              </w:r>
            </w:p>
            <w:p w14:paraId="571E26B8" w14:textId="77777777" w:rsidR="00260ECE" w:rsidRDefault="00260ECE" w:rsidP="00A43E99">
              <w:pPr>
                <w:pStyle w:val="NormalWeb"/>
                <w:jc w:val="both"/>
              </w:pPr>
              <w:r>
                <w:t>c) Abwicklung von verteidigungsbezogenen Beschaffungen auf nationaler, multilateraler oder europäischer Ebene;</w:t>
              </w:r>
            </w:p>
            <w:p w14:paraId="3AC052F6" w14:textId="77777777" w:rsidR="00260ECE" w:rsidRDefault="00260ECE" w:rsidP="00A43E99">
              <w:pPr>
                <w:pStyle w:val="NormalWeb"/>
                <w:jc w:val="both"/>
              </w:pPr>
              <w:r>
                <w:t>d) Teilnahme an nationalen, multilateralen oder europäischen Diskussionen und Verhandlungen im Zusammenhang mit den oben genannten Punkten.</w:t>
              </w:r>
            </w:p>
            <w:p w14:paraId="1757CEB4" w14:textId="7F3B7357" w:rsidR="00260ECE" w:rsidRDefault="00260ECE" w:rsidP="00A43E99">
              <w:pPr>
                <w:pStyle w:val="NormalWeb"/>
                <w:jc w:val="both"/>
              </w:pPr>
              <w:r>
                <w:t>e) Ausarbeitung von Rechts-/Politiktexten im Zusammenhang mit Verteidigung, z. B. im Rahmen der Vorbereitung von F&amp;E-Programmen oder Beschaffungen.</w:t>
              </w:r>
            </w:p>
            <w:p w14:paraId="72855084" w14:textId="6A6DF4DE" w:rsidR="00D140D9" w:rsidRDefault="00D140D9" w:rsidP="00A43E99">
              <w:pPr>
                <w:pStyle w:val="NormalWeb"/>
                <w:jc w:val="both"/>
              </w:pPr>
              <w:r>
                <w:t>Gute redaktionelle Fähigkeiten, Teamfähigkeit und Termintreue sind erforderlich. Gute Präsentationsfähigkeiten unter Verwendung von Excel und PowerPoint wären von Vorteil.</w:t>
              </w:r>
            </w:p>
            <w:p w14:paraId="7F6EC20C" w14:textId="77777777" w:rsidR="00D140D9" w:rsidRDefault="00D140D9" w:rsidP="00D140D9">
              <w:pPr>
                <w:pStyle w:val="NormalWeb"/>
              </w:pPr>
              <w:r>
                <w:rPr>
                  <w:b/>
                  <w:bCs/>
                </w:rPr>
                <w:t>Für die Stelle ist eine gültige Sicherheitsermächtigung (PSC) auf der Stufe SECRET UE/EU SECRET erforderlich.</w:t>
              </w:r>
            </w:p>
            <w:p w14:paraId="05F617C1" w14:textId="77777777" w:rsidR="00DB27BD" w:rsidRDefault="00DB27BD" w:rsidP="00DB27BD">
              <w:pPr>
                <w:tabs>
                  <w:tab w:val="left" w:pos="709"/>
                </w:tabs>
                <w:spacing w:after="0"/>
                <w:ind w:left="709" w:right="60"/>
              </w:pPr>
            </w:p>
            <w:p w14:paraId="4CF9E7B5" w14:textId="77777777" w:rsidR="00DB27BD" w:rsidRDefault="00DB27BD" w:rsidP="00DB27BD">
              <w:pPr>
                <w:pStyle w:val="P68B1DB1-Normal3"/>
                <w:tabs>
                  <w:tab w:val="left" w:pos="709"/>
                </w:tabs>
                <w:spacing w:after="0"/>
                <w:ind w:right="60"/>
              </w:pPr>
              <w:r>
                <w:t>Für die Ausübung der Tätigkeit erforderliche Sprachkenntnisse:</w:t>
              </w:r>
            </w:p>
            <w:p w14:paraId="2A3AE51E" w14:textId="77777777" w:rsidR="00DB27BD" w:rsidRDefault="00DB27BD" w:rsidP="00DB27BD">
              <w:pPr>
                <w:tabs>
                  <w:tab w:val="left" w:pos="709"/>
                </w:tabs>
                <w:spacing w:after="0"/>
                <w:ind w:left="709" w:right="60"/>
                <w:rPr>
                  <w:u w:val="single"/>
                </w:rPr>
              </w:pPr>
            </w:p>
            <w:p w14:paraId="022B2575" w14:textId="17805A04" w:rsidR="00DB27BD" w:rsidRPr="00D140D9" w:rsidRDefault="00D140D9" w:rsidP="00DB27BD">
              <w:pPr>
                <w:rPr>
                  <w:lang w:eastAsia="en-GB"/>
                </w:rPr>
              </w:pPr>
              <w:r w:rsidRPr="00D140D9">
                <w:t>Für die Erfüllung der Aufgaben und die effiziente Kommunikation mit internen und externen Interessengruppen sind gute Englischkenntnisse erforderlich.</w:t>
              </w:r>
            </w:p>
          </w:sdtContent>
        </w:sdt>
        <w:p w14:paraId="2A0F153A" w14:textId="4C48A3FD" w:rsidR="009321C6" w:rsidRPr="009F216F" w:rsidRDefault="00270435" w:rsidP="009321C6">
          <w:pPr>
            <w:rPr>
              <w:lang w:eastAsia="en-GB"/>
            </w:rPr>
          </w:pPr>
        </w:p>
      </w:sdtContent>
    </w:sdt>
    <w:p w14:paraId="3CF70F22" w14:textId="77777777" w:rsidR="00546DB1" w:rsidRDefault="00546DB1" w:rsidP="00546DB1">
      <w:pPr>
        <w:tabs>
          <w:tab w:val="left" w:pos="426"/>
        </w:tabs>
        <w:spacing w:after="0"/>
        <w:rPr>
          <w:b/>
          <w:lang w:eastAsia="en-GB"/>
        </w:rPr>
      </w:pPr>
    </w:p>
    <w:p w14:paraId="7056B4DF" w14:textId="77777777" w:rsidR="00B75A16" w:rsidRDefault="00B75A16" w:rsidP="00546DB1">
      <w:pPr>
        <w:tabs>
          <w:tab w:val="left" w:pos="426"/>
        </w:tabs>
        <w:spacing w:after="0"/>
        <w:rPr>
          <w:b/>
          <w:lang w:eastAsia="en-GB"/>
        </w:rPr>
      </w:pPr>
    </w:p>
    <w:p w14:paraId="5DC07148" w14:textId="77777777" w:rsidR="00B75A16" w:rsidRPr="009321C6" w:rsidRDefault="00B75A16"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lastRenderedPageBreak/>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Default="000D7B5E" w:rsidP="000D7B5E">
      <w:pPr>
        <w:rPr>
          <w:lang w:eastAsia="en-GB"/>
        </w:rPr>
      </w:pPr>
    </w:p>
    <w:p w14:paraId="7857E091" w14:textId="77777777" w:rsidR="00B75A16" w:rsidRDefault="00B75A16" w:rsidP="000D7B5E">
      <w:pPr>
        <w:rPr>
          <w:lang w:eastAsia="en-GB"/>
        </w:rPr>
      </w:pPr>
    </w:p>
    <w:p w14:paraId="19FDEFFA" w14:textId="77777777" w:rsidR="00B75A16" w:rsidRPr="00D605F4" w:rsidRDefault="00B75A16"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lastRenderedPageBreak/>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1747FE"/>
    <w:rsid w:val="00260ECE"/>
    <w:rsid w:val="00270435"/>
    <w:rsid w:val="002C5752"/>
    <w:rsid w:val="002F7504"/>
    <w:rsid w:val="00324D8D"/>
    <w:rsid w:val="0035094A"/>
    <w:rsid w:val="003874E2"/>
    <w:rsid w:val="0039387D"/>
    <w:rsid w:val="00394A86"/>
    <w:rsid w:val="003B2E38"/>
    <w:rsid w:val="004D75AF"/>
    <w:rsid w:val="00546DB1"/>
    <w:rsid w:val="006243BB"/>
    <w:rsid w:val="00676119"/>
    <w:rsid w:val="006F44C9"/>
    <w:rsid w:val="00722987"/>
    <w:rsid w:val="00767E7E"/>
    <w:rsid w:val="007716E4"/>
    <w:rsid w:val="00785A3F"/>
    <w:rsid w:val="00795C41"/>
    <w:rsid w:val="007A795D"/>
    <w:rsid w:val="007A7CF4"/>
    <w:rsid w:val="007B514A"/>
    <w:rsid w:val="007C07D8"/>
    <w:rsid w:val="007D0EC6"/>
    <w:rsid w:val="00803007"/>
    <w:rsid w:val="008102E0"/>
    <w:rsid w:val="0089735C"/>
    <w:rsid w:val="008D52CF"/>
    <w:rsid w:val="009321C6"/>
    <w:rsid w:val="0093311D"/>
    <w:rsid w:val="009442BE"/>
    <w:rsid w:val="009F216F"/>
    <w:rsid w:val="00A43E99"/>
    <w:rsid w:val="00AB56F9"/>
    <w:rsid w:val="00AC5FF8"/>
    <w:rsid w:val="00AE6941"/>
    <w:rsid w:val="00B73B91"/>
    <w:rsid w:val="00B75A16"/>
    <w:rsid w:val="00BF6139"/>
    <w:rsid w:val="00C063F1"/>
    <w:rsid w:val="00C07259"/>
    <w:rsid w:val="00C27C81"/>
    <w:rsid w:val="00CD33B4"/>
    <w:rsid w:val="00D140D9"/>
    <w:rsid w:val="00D605F4"/>
    <w:rsid w:val="00DA711C"/>
    <w:rsid w:val="00DB27BD"/>
    <w:rsid w:val="00E01792"/>
    <w:rsid w:val="00E35460"/>
    <w:rsid w:val="00EB19FE"/>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customStyle="1" w:styleId="P68B1DB1-ListParagraph2">
    <w:name w:val="P68B1DB1-ListParagraph2"/>
    <w:basedOn w:val="ListParagraph"/>
    <w:rsid w:val="00DB27BD"/>
    <w:pPr>
      <w:spacing w:after="200" w:line="276" w:lineRule="auto"/>
      <w:jc w:val="left"/>
    </w:pPr>
    <w:rPr>
      <w:rFonts w:eastAsiaTheme="minorHAnsi"/>
      <w:lang w:val="de"/>
    </w:rPr>
  </w:style>
  <w:style w:type="paragraph" w:styleId="ListParagraph">
    <w:name w:val="List Paragraph"/>
    <w:basedOn w:val="Normal"/>
    <w:semiHidden/>
    <w:locked/>
    <w:rsid w:val="00DB27BD"/>
    <w:pPr>
      <w:ind w:left="720"/>
      <w:contextualSpacing/>
    </w:pPr>
  </w:style>
  <w:style w:type="paragraph" w:customStyle="1" w:styleId="P68B1DB1-Normal3">
    <w:name w:val="P68B1DB1-Normal3"/>
    <w:basedOn w:val="Normal"/>
    <w:rsid w:val="00DB27BD"/>
    <w:rPr>
      <w:u w:val="single"/>
      <w:lang w:val="de"/>
    </w:rPr>
  </w:style>
  <w:style w:type="paragraph" w:styleId="NormalWeb">
    <w:name w:val="Normal (Web)"/>
    <w:basedOn w:val="Normal"/>
    <w:uiPriority w:val="99"/>
    <w:unhideWhenUsed/>
    <w:locked/>
    <w:rsid w:val="00D140D9"/>
    <w:pPr>
      <w:spacing w:before="100" w:beforeAutospacing="1" w:after="100" w:afterAutospacing="1"/>
      <w:jc w:val="left"/>
    </w:pPr>
    <w:rPr>
      <w:szCs w:val="24"/>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873653">
      <w:bodyDiv w:val="1"/>
      <w:marLeft w:val="0"/>
      <w:marRight w:val="0"/>
      <w:marTop w:val="0"/>
      <w:marBottom w:val="0"/>
      <w:divBdr>
        <w:top w:val="none" w:sz="0" w:space="0" w:color="auto"/>
        <w:left w:val="none" w:sz="0" w:space="0" w:color="auto"/>
        <w:bottom w:val="none" w:sz="0" w:space="0" w:color="auto"/>
        <w:right w:val="none" w:sz="0" w:space="0" w:color="auto"/>
      </w:divBdr>
    </w:div>
    <w:div w:id="13109380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4D44A7E357164B3EB2548208A736FBDB"/>
        <w:category>
          <w:name w:val="General"/>
          <w:gallery w:val="placeholder"/>
        </w:category>
        <w:types>
          <w:type w:val="bbPlcHdr"/>
        </w:types>
        <w:behaviors>
          <w:behavior w:val="content"/>
        </w:behaviors>
        <w:guid w:val="{A0E16CFE-EE72-4B34-B51E-40FD353417E9}"/>
      </w:docPartPr>
      <w:docPartBody>
        <w:p w:rsidR="00CC6103" w:rsidRDefault="00CC6103" w:rsidP="00CC6103">
          <w:pPr>
            <w:pStyle w:val="4D44A7E357164B3EB2548208A736FBDB"/>
          </w:pPr>
          <w:r>
            <w:rPr>
              <w:rStyle w:val="PlaceholderText"/>
            </w:rPr>
            <w:t>Klicken oder schreiben Sie hier, um Text einzugeben.</w:t>
          </w:r>
        </w:p>
      </w:docPartBody>
    </w:docPart>
    <w:docPart>
      <w:docPartPr>
        <w:name w:val="B0AC4C13A102443EAA206AEC7DE63B61"/>
        <w:category>
          <w:name w:val="General"/>
          <w:gallery w:val="placeholder"/>
        </w:category>
        <w:types>
          <w:type w:val="bbPlcHdr"/>
        </w:types>
        <w:behaviors>
          <w:behavior w:val="content"/>
        </w:behaviors>
        <w:guid w:val="{48FBB137-2017-4417-B7CF-0ACC67124F57}"/>
      </w:docPartPr>
      <w:docPartBody>
        <w:p w:rsidR="00CC6103" w:rsidRDefault="00CC6103" w:rsidP="00CC6103">
          <w:pPr>
            <w:pStyle w:val="B0AC4C13A102443EAA206AEC7DE63B61"/>
          </w:pPr>
          <w:r w:rsidRPr="0007110E">
            <w:rPr>
              <w:rStyle w:val="PlaceholderText"/>
              <w:bCs/>
            </w:rPr>
            <w:t>Click or tap here to enter text.</w:t>
          </w:r>
        </w:p>
      </w:docPartBody>
    </w:docPart>
    <w:docPart>
      <w:docPartPr>
        <w:name w:val="3983B81A1BF84297844D1207BAC4309B"/>
        <w:category>
          <w:name w:val="General"/>
          <w:gallery w:val="placeholder"/>
        </w:category>
        <w:types>
          <w:type w:val="bbPlcHdr"/>
        </w:types>
        <w:behaviors>
          <w:behavior w:val="content"/>
        </w:behaviors>
        <w:guid w:val="{8B0A0249-1F2A-44EF-97E0-C65D32410E4C}"/>
      </w:docPartPr>
      <w:docPartBody>
        <w:p w:rsidR="00CC6103" w:rsidRDefault="00CC6103" w:rsidP="00CC6103">
          <w:pPr>
            <w:pStyle w:val="3983B81A1BF84297844D1207BAC4309B"/>
          </w:pPr>
          <w:r>
            <w:rPr>
              <w:rStyle w:val="PlaceholderText"/>
            </w:rPr>
            <w:t>Klicken oder schreiben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747FE"/>
    <w:rsid w:val="0056186B"/>
    <w:rsid w:val="00723B02"/>
    <w:rsid w:val="00897026"/>
    <w:rsid w:val="008A7C76"/>
    <w:rsid w:val="008C406B"/>
    <w:rsid w:val="008D04E3"/>
    <w:rsid w:val="0093311D"/>
    <w:rsid w:val="00A71FAD"/>
    <w:rsid w:val="00B21BDA"/>
    <w:rsid w:val="00CC6103"/>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CC6103"/>
    <w:rPr>
      <w:color w:val="288061"/>
    </w:rPr>
  </w:style>
  <w:style w:type="paragraph" w:customStyle="1" w:styleId="3F8B7399541147C1B1E84701FCECAED2">
    <w:name w:val="3F8B7399541147C1B1E84701FCECAED2"/>
    <w:rsid w:val="00A71FAD"/>
  </w:style>
  <w:style w:type="paragraph" w:customStyle="1" w:styleId="4D44A7E357164B3EB2548208A736FBDB">
    <w:name w:val="4D44A7E357164B3EB2548208A736FBDB"/>
    <w:rsid w:val="00CC6103"/>
    <w:rPr>
      <w:kern w:val="2"/>
      <w14:ligatures w14:val="standardContextual"/>
    </w:rPr>
  </w:style>
  <w:style w:type="paragraph" w:customStyle="1" w:styleId="B0AC4C13A102443EAA206AEC7DE63B61">
    <w:name w:val="B0AC4C13A102443EAA206AEC7DE63B61"/>
    <w:rsid w:val="00CC6103"/>
    <w:rPr>
      <w:kern w:val="2"/>
      <w14:ligatures w14:val="standardContextual"/>
    </w:rPr>
  </w:style>
  <w:style w:type="paragraph" w:customStyle="1" w:styleId="3983B81A1BF84297844D1207BAC4309B">
    <w:name w:val="3983B81A1BF84297844D1207BAC4309B"/>
    <w:rsid w:val="00CC6103"/>
    <w:rPr>
      <w:kern w:val="2"/>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Props1.xml><?xml version="1.0" encoding="utf-8"?>
<ds:datastoreItem xmlns:ds="http://schemas.openxmlformats.org/officeDocument/2006/customXml" ds:itemID="{31B847F0-AA90-4B47-946B-B27F962F85E7}"/>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6.xml><?xml version="1.0" encoding="utf-8"?>
<ds:datastoreItem xmlns:ds="http://schemas.openxmlformats.org/officeDocument/2006/customXml" ds:itemID="{1DB72EFA-9A9F-4F5B-AB9B-0434A59B82CF}">
  <ds:schemaRefs/>
</ds:datastoreItem>
</file>

<file path=customXml/itemProps7.xml><?xml version="1.0" encoding="utf-8"?>
<ds:datastoreItem xmlns:ds="http://schemas.openxmlformats.org/officeDocument/2006/customXml" ds:itemID="{264AC718-AF23-442A-92F5-08EA22515F3E}">
  <ds:schemaRefs>
    <ds:schemaRef ds:uri="08927195-b699-4be0-9ee2-6c66dc215b5a"/>
    <ds:schemaRef ds:uri="http://purl.org/dc/dcmitype/"/>
    <ds:schemaRef ds:uri="http://schemas.microsoft.com/office/2006/documentManagement/types"/>
    <ds:schemaRef ds:uri="http://www.w3.org/XML/1998/namespace"/>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a41a97bf-0494-41d8-ba3d-259bd7771890"/>
    <ds:schemaRef ds:uri="http://schemas.microsoft.com/sharepoint/v3/fields"/>
    <ds:schemaRef ds:uri="1929b814-5a78-4bdc-9841-d8b9ef424f65"/>
    <ds:schemaRef ds:uri="http://purl.org/dc/terms/"/>
    <ds:schemaRef ds:uri="30c666ed-fe46-43d6-bf30-6de2567680e6"/>
  </ds:schemaRefs>
</ds:datastoreItem>
</file>

<file path=docProps/app.xml><?xml version="1.0" encoding="utf-8"?>
<Properties xmlns="http://schemas.openxmlformats.org/officeDocument/2006/extended-properties" xmlns:vt="http://schemas.openxmlformats.org/officeDocument/2006/docPropsVTypes">
  <Template>Eurolook</Template>
  <TotalTime>21</TotalTime>
  <Pages>5</Pages>
  <Words>1503</Words>
  <Characters>8568</Characters>
  <Application>Microsoft Office Word</Application>
  <DocSecurity>0</DocSecurity>
  <PresentationFormat>Microsoft Word 14.0</PresentationFormat>
  <Lines>71</Lines>
  <Paragraphs>20</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5</cp:revision>
  <dcterms:created xsi:type="dcterms:W3CDTF">2024-10-10T14:10:00Z</dcterms:created>
  <dcterms:modified xsi:type="dcterms:W3CDTF">2025-04-14T10:10:00Z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